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9282A" w14:textId="77777777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BLOFELD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726B530" w14:textId="77777777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Hemsby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0301DBCA" w14:textId="77777777" w:rsidR="00CB2B2C" w:rsidRDefault="00CB2B2C" w:rsidP="00CB2B2C">
      <w:pPr>
        <w:rPr>
          <w:rFonts w:ascii="Times New Roman" w:hAnsi="Times New Roman" w:cs="Times New Roman"/>
        </w:rPr>
      </w:pPr>
    </w:p>
    <w:p w14:paraId="795996B1" w14:textId="11956CD5" w:rsidR="00CB2B2C" w:rsidRDefault="00CB2B2C" w:rsidP="00CB2B2C">
      <w:pPr>
        <w:rPr>
          <w:rFonts w:ascii="Times New Roman" w:hAnsi="Times New Roman" w:cs="Times New Roman"/>
        </w:rPr>
      </w:pPr>
    </w:p>
    <w:p w14:paraId="4B526756" w14:textId="77777777" w:rsidR="00A77EB9" w:rsidRDefault="00A77EB9" w:rsidP="00A77EB9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Bunne</w:t>
      </w:r>
      <w:proofErr w:type="spellEnd"/>
      <w:r>
        <w:t xml:space="preserve"> of </w:t>
      </w:r>
      <w:proofErr w:type="spellStart"/>
      <w:r>
        <w:t>Hemsby</w:t>
      </w:r>
      <w:proofErr w:type="spellEnd"/>
      <w:r>
        <w:t>(q.v.) brought a plaint of debt against him,</w:t>
      </w:r>
    </w:p>
    <w:p w14:paraId="33532922" w14:textId="77777777" w:rsidR="00A77EB9" w:rsidRDefault="00A77EB9" w:rsidP="00A77EB9">
      <w:pPr>
        <w:pStyle w:val="NoSpacing"/>
      </w:pPr>
      <w:r>
        <w:tab/>
      </w:r>
      <w:r>
        <w:tab/>
        <w:t xml:space="preserve">William </w:t>
      </w:r>
      <w:proofErr w:type="spellStart"/>
      <w:r>
        <w:t>Fornefeld</w:t>
      </w:r>
      <w:proofErr w:type="spellEnd"/>
      <w:r>
        <w:t xml:space="preserve"> of </w:t>
      </w:r>
      <w:proofErr w:type="spellStart"/>
      <w:r>
        <w:t>Thirning</w:t>
      </w:r>
      <w:proofErr w:type="spellEnd"/>
      <w:r>
        <w:t>(q.v.) and Thomas Wagstaff of Sutton(q.v.).</w:t>
      </w:r>
    </w:p>
    <w:p w14:paraId="2C7CD05E" w14:textId="5E444202" w:rsidR="00A77EB9" w:rsidRDefault="00A77EB9" w:rsidP="00A77EB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7CF6FAFC" w14:textId="77777777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Braunche</w:t>
      </w:r>
      <w:proofErr w:type="spellEnd"/>
      <w:r>
        <w:rPr>
          <w:rFonts w:ascii="Times New Roman" w:hAnsi="Times New Roman" w:cs="Times New Roman"/>
        </w:rPr>
        <w:t xml:space="preserve">, Master of </w:t>
      </w:r>
      <w:proofErr w:type="spellStart"/>
      <w:r>
        <w:rPr>
          <w:rFonts w:ascii="Times New Roman" w:hAnsi="Times New Roman" w:cs="Times New Roman"/>
        </w:rPr>
        <w:t>Mettingham</w:t>
      </w:r>
      <w:proofErr w:type="spellEnd"/>
      <w:r>
        <w:rPr>
          <w:rFonts w:ascii="Times New Roman" w:hAnsi="Times New Roman" w:cs="Times New Roman"/>
        </w:rPr>
        <w:t xml:space="preserve"> College, Suffolk(q.v.), brought</w:t>
      </w:r>
    </w:p>
    <w:p w14:paraId="2A07A20A" w14:textId="77777777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him.</w:t>
      </w:r>
    </w:p>
    <w:p w14:paraId="01E0234B" w14:textId="77777777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14:paraId="0EB69691" w14:textId="77777777" w:rsidR="00CB2B2C" w:rsidRDefault="00CB2B2C" w:rsidP="00CB2B2C">
      <w:pPr>
        <w:rPr>
          <w:rFonts w:ascii="Times New Roman" w:hAnsi="Times New Roman" w:cs="Times New Roman"/>
        </w:rPr>
      </w:pPr>
    </w:p>
    <w:p w14:paraId="0DBAF380" w14:textId="77777777" w:rsidR="00CB2B2C" w:rsidRDefault="00CB2B2C" w:rsidP="00CB2B2C">
      <w:pPr>
        <w:rPr>
          <w:rFonts w:ascii="Times New Roman" w:hAnsi="Times New Roman" w:cs="Times New Roman"/>
        </w:rPr>
      </w:pPr>
    </w:p>
    <w:p w14:paraId="581C302B" w14:textId="7BA52522" w:rsidR="00CB2B2C" w:rsidRDefault="00CB2B2C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2017</w:t>
      </w:r>
    </w:p>
    <w:p w14:paraId="098E8FED" w14:textId="3D36A416" w:rsidR="00A77EB9" w:rsidRDefault="00A77EB9" w:rsidP="00CB2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2019</w:t>
      </w:r>
      <w:bookmarkStart w:id="0" w:name="_GoBack"/>
      <w:bookmarkEnd w:id="0"/>
    </w:p>
    <w:p w14:paraId="4C70C414" w14:textId="77777777" w:rsidR="006B2F86" w:rsidRPr="00E71FC3" w:rsidRDefault="00A77EB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837A3" w14:textId="77777777" w:rsidR="00CB2B2C" w:rsidRDefault="00CB2B2C" w:rsidP="00E71FC3">
      <w:r>
        <w:separator/>
      </w:r>
    </w:p>
  </w:endnote>
  <w:endnote w:type="continuationSeparator" w:id="0">
    <w:p w14:paraId="1EA07A07" w14:textId="77777777" w:rsidR="00CB2B2C" w:rsidRDefault="00CB2B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B56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F00AB" w14:textId="77777777" w:rsidR="00CB2B2C" w:rsidRDefault="00CB2B2C" w:rsidP="00E71FC3">
      <w:r>
        <w:separator/>
      </w:r>
    </w:p>
  </w:footnote>
  <w:footnote w:type="continuationSeparator" w:id="0">
    <w:p w14:paraId="6C5F1C38" w14:textId="77777777" w:rsidR="00CB2B2C" w:rsidRDefault="00CB2B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B2C"/>
    <w:rsid w:val="001A7C09"/>
    <w:rsid w:val="00577BD5"/>
    <w:rsid w:val="00656CBA"/>
    <w:rsid w:val="006A1F77"/>
    <w:rsid w:val="00733BE7"/>
    <w:rsid w:val="00A77EB9"/>
    <w:rsid w:val="00AB52E8"/>
    <w:rsid w:val="00B16D3F"/>
    <w:rsid w:val="00BB41AC"/>
    <w:rsid w:val="00CB2B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FFDE5"/>
  <w15:chartTrackingRefBased/>
  <w15:docId w15:val="{6E8F00AB-F7EF-4E95-8814-D40606A3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2017-03-31T19:02:00Z</dcterms:created>
  <dcterms:modified xsi:type="dcterms:W3CDTF">2019-06-23T13:56:00Z</dcterms:modified>
</cp:coreProperties>
</file>